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2CCB9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1D4C9BA" w14:textId="77777777" w:rsidR="009F2B85" w:rsidRPr="00120C5E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Dunster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4B8311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AEFFA3E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600FE9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774F535B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393DB19C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Somerset, except </w:t>
      </w:r>
    </w:p>
    <w:p w14:paraId="0ED388B7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ecclesiastical persons, the two fifteenths and two tenths granted to the King at </w:t>
      </w:r>
    </w:p>
    <w:p w14:paraId="64307C31" w14:textId="77777777" w:rsidR="009F2B85" w:rsidRDefault="009F2B85" w:rsidP="009F2B8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Parliament.   (C.F.R. 1399-1405 pp.282-3)</w:t>
      </w:r>
    </w:p>
    <w:p w14:paraId="331947FB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EB3C67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A791B8D" w14:textId="77777777" w:rsidR="009F2B85" w:rsidRDefault="009F2B85" w:rsidP="009F2B8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50676A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7540B" w14:textId="77777777" w:rsidR="009F2B85" w:rsidRDefault="009F2B85" w:rsidP="009139A6">
      <w:r>
        <w:separator/>
      </w:r>
    </w:p>
  </w:endnote>
  <w:endnote w:type="continuationSeparator" w:id="0">
    <w:p w14:paraId="36513FCA" w14:textId="77777777" w:rsidR="009F2B85" w:rsidRDefault="009F2B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FC9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9D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96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BEF95" w14:textId="77777777" w:rsidR="009F2B85" w:rsidRDefault="009F2B85" w:rsidP="009139A6">
      <w:r>
        <w:separator/>
      </w:r>
    </w:p>
  </w:footnote>
  <w:footnote w:type="continuationSeparator" w:id="0">
    <w:p w14:paraId="7F09D990" w14:textId="77777777" w:rsidR="009F2B85" w:rsidRDefault="009F2B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F4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322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12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B85"/>
    <w:rsid w:val="000666E0"/>
    <w:rsid w:val="002510B7"/>
    <w:rsid w:val="005C130B"/>
    <w:rsid w:val="00826F5C"/>
    <w:rsid w:val="009139A6"/>
    <w:rsid w:val="009448BB"/>
    <w:rsid w:val="009F2B8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BE1FD"/>
  <w15:chartTrackingRefBased/>
  <w15:docId w15:val="{8164158C-1579-40E6-BE1B-FCF24EC5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2021-07-28T15:59:00Z</dcterms:created>
  <dcterms:modified xsi:type="dcterms:W3CDTF">2021-07-28T15:59:00Z</dcterms:modified>
</cp:coreProperties>
</file>